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997" w:rsidRPr="00954B83" w:rsidRDefault="00C27997" w:rsidP="0047357E">
      <w:pPr>
        <w:jc w:val="right"/>
        <w:rPr>
          <w:sz w:val="20"/>
          <w:szCs w:val="20"/>
        </w:rPr>
      </w:pPr>
      <w:r w:rsidRPr="00954B83">
        <w:rPr>
          <w:sz w:val="20"/>
          <w:szCs w:val="20"/>
        </w:rPr>
        <w:t xml:space="preserve">Утверждено </w:t>
      </w:r>
    </w:p>
    <w:p w:rsidR="00C27997" w:rsidRPr="00954B83" w:rsidRDefault="00C27997" w:rsidP="0047357E">
      <w:pPr>
        <w:jc w:val="right"/>
        <w:rPr>
          <w:sz w:val="20"/>
          <w:szCs w:val="20"/>
        </w:rPr>
      </w:pPr>
      <w:r w:rsidRPr="00954B83">
        <w:rPr>
          <w:sz w:val="20"/>
          <w:szCs w:val="20"/>
        </w:rPr>
        <w:t>Распоряжением администрации</w:t>
      </w:r>
    </w:p>
    <w:p w:rsidR="00C27997" w:rsidRPr="00954B83" w:rsidRDefault="00C27997" w:rsidP="0047357E">
      <w:pPr>
        <w:jc w:val="right"/>
        <w:rPr>
          <w:sz w:val="20"/>
          <w:szCs w:val="20"/>
        </w:rPr>
      </w:pPr>
      <w:r w:rsidRPr="00954B83">
        <w:rPr>
          <w:sz w:val="20"/>
          <w:szCs w:val="20"/>
        </w:rPr>
        <w:t>Почтовского сельского поселения от 29.12.2018 № 30.1</w:t>
      </w:r>
    </w:p>
    <w:p w:rsidR="00C27997" w:rsidRDefault="00C27997" w:rsidP="0047357E">
      <w:pPr>
        <w:jc w:val="right"/>
        <w:rPr>
          <w:sz w:val="28"/>
          <w:szCs w:val="28"/>
        </w:rPr>
      </w:pPr>
    </w:p>
    <w:p w:rsidR="00C27997" w:rsidRPr="00954B83" w:rsidRDefault="00C27997" w:rsidP="0047357E">
      <w:pPr>
        <w:jc w:val="center"/>
        <w:rPr>
          <w:sz w:val="24"/>
          <w:szCs w:val="24"/>
        </w:rPr>
      </w:pPr>
      <w:r w:rsidRPr="00954B83">
        <w:rPr>
          <w:sz w:val="24"/>
          <w:szCs w:val="24"/>
        </w:rPr>
        <w:t>Карта внутреннего финансового контроля</w:t>
      </w:r>
    </w:p>
    <w:p w:rsidR="00C27997" w:rsidRDefault="00C27997" w:rsidP="0047357E">
      <w:pPr>
        <w:jc w:val="center"/>
        <w:rPr>
          <w:sz w:val="28"/>
          <w:szCs w:val="28"/>
          <w:u w:val="single"/>
        </w:rPr>
      </w:pPr>
      <w:r w:rsidRPr="00954B83">
        <w:rPr>
          <w:sz w:val="24"/>
          <w:szCs w:val="24"/>
          <w:u w:val="single"/>
        </w:rPr>
        <w:t>Администрации  Почтовского сельского поселения Бахчисарайского района Республики Крым</w:t>
      </w:r>
      <w:r>
        <w:rPr>
          <w:sz w:val="28"/>
          <w:szCs w:val="28"/>
          <w:u w:val="single"/>
        </w:rPr>
        <w:t xml:space="preserve"> </w:t>
      </w:r>
    </w:p>
    <w:p w:rsidR="00C27997" w:rsidRPr="000E19BE" w:rsidRDefault="00C27997" w:rsidP="0047357E">
      <w:pPr>
        <w:spacing w:line="214" w:lineRule="exact"/>
        <w:ind w:left="1720"/>
        <w:rPr>
          <w:sz w:val="20"/>
          <w:szCs w:val="20"/>
        </w:rPr>
      </w:pPr>
      <w:r w:rsidRPr="000E19BE">
        <w:rPr>
          <w:sz w:val="20"/>
          <w:szCs w:val="20"/>
        </w:rPr>
        <w:t>(наименование структурного подразделения (</w:t>
      </w:r>
      <w:r w:rsidRPr="000E19BE">
        <w:rPr>
          <w:i/>
          <w:iCs/>
          <w:sz w:val="20"/>
          <w:szCs w:val="20"/>
        </w:rPr>
        <w:t>указывается наименование главного администратора бюджетных средств</w:t>
      </w:r>
      <w:r w:rsidRPr="000E19BE">
        <w:rPr>
          <w:sz w:val="20"/>
          <w:szCs w:val="20"/>
        </w:rPr>
        <w:t>)</w:t>
      </w: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2693"/>
        <w:gridCol w:w="1418"/>
        <w:gridCol w:w="1134"/>
        <w:gridCol w:w="3827"/>
        <w:gridCol w:w="1134"/>
        <w:gridCol w:w="2410"/>
        <w:gridCol w:w="851"/>
      </w:tblGrid>
      <w:tr w:rsidR="00C27997" w:rsidRPr="00954B83">
        <w:tc>
          <w:tcPr>
            <w:tcW w:w="2410" w:type="dxa"/>
            <w:vAlign w:val="center"/>
          </w:tcPr>
          <w:p w:rsidR="00C27997" w:rsidRPr="00954B83" w:rsidRDefault="00C27997" w:rsidP="00DA2019">
            <w:pPr>
              <w:spacing w:line="211" w:lineRule="exact"/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 xml:space="preserve">Наименование внутренней бюджетной процедуры 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27997" w:rsidRPr="00954B83" w:rsidRDefault="00C27997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Наименование операции</w:t>
            </w: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 w:rsidP="001E65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27997" w:rsidRPr="00954B83" w:rsidRDefault="00C27997" w:rsidP="00DA2019">
            <w:pPr>
              <w:spacing w:line="211" w:lineRule="exact"/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Должностное лицо, ответственное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за выполнение операции</w:t>
            </w:r>
          </w:p>
          <w:p w:rsidR="00C27997" w:rsidRPr="00954B83" w:rsidRDefault="00C27997" w:rsidP="00DA2019">
            <w:pPr>
              <w:ind w:left="10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7997" w:rsidRPr="00954B83" w:rsidRDefault="00C27997" w:rsidP="00DA2019">
            <w:pPr>
              <w:spacing w:line="211" w:lineRule="exact"/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Периодич-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ность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выполнения</w:t>
            </w:r>
          </w:p>
          <w:p w:rsidR="00C27997" w:rsidRPr="00954B83" w:rsidRDefault="00C27997" w:rsidP="00DA2019">
            <w:pPr>
              <w:spacing w:line="228" w:lineRule="exact"/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операции</w:t>
            </w:r>
          </w:p>
        </w:tc>
        <w:tc>
          <w:tcPr>
            <w:tcW w:w="3827" w:type="dxa"/>
            <w:vAlign w:val="center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Должностное лицо, осуществляющее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контрольные действия</w:t>
            </w:r>
          </w:p>
        </w:tc>
        <w:tc>
          <w:tcPr>
            <w:tcW w:w="1134" w:type="dxa"/>
            <w:vAlign w:val="center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Метод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проведения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контрольных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действий</w:t>
            </w:r>
          </w:p>
        </w:tc>
        <w:tc>
          <w:tcPr>
            <w:tcW w:w="2410" w:type="dxa"/>
            <w:vAlign w:val="center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Способ проведения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контрольных действий</w:t>
            </w:r>
          </w:p>
        </w:tc>
        <w:tc>
          <w:tcPr>
            <w:tcW w:w="851" w:type="dxa"/>
            <w:vAlign w:val="center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Периодич-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ность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контрольных</w:t>
            </w:r>
          </w:p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действий</w:t>
            </w:r>
          </w:p>
        </w:tc>
      </w:tr>
      <w:tr w:rsidR="00C27997" w:rsidRPr="00954B83">
        <w:tc>
          <w:tcPr>
            <w:tcW w:w="2410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C27997" w:rsidRPr="00954B83" w:rsidRDefault="00C27997" w:rsidP="001E65A2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jc w:val="center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8</w:t>
            </w:r>
          </w:p>
        </w:tc>
      </w:tr>
      <w:tr w:rsidR="00C27997" w:rsidRPr="00954B83">
        <w:trPr>
          <w:trHeight w:val="1127"/>
        </w:trPr>
        <w:tc>
          <w:tcPr>
            <w:tcW w:w="2410" w:type="dxa"/>
            <w:vMerge w:val="restart"/>
          </w:tcPr>
          <w:p w:rsidR="00C27997" w:rsidRPr="00954B83" w:rsidRDefault="00C27997" w:rsidP="00F461E6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1. Составление и представление документов,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необходимых для</w:t>
            </w:r>
          </w:p>
          <w:p w:rsidR="00C27997" w:rsidRPr="00954B83" w:rsidRDefault="00C27997" w:rsidP="00DA2019">
            <w:pPr>
              <w:spacing w:line="210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составления и</w:t>
            </w:r>
          </w:p>
          <w:p w:rsidR="00C27997" w:rsidRPr="00954B83" w:rsidRDefault="00C27997" w:rsidP="00DA2019">
            <w:pPr>
              <w:spacing w:line="221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рассмотрения</w:t>
            </w:r>
          </w:p>
          <w:p w:rsidR="00C27997" w:rsidRPr="00954B83" w:rsidRDefault="00C27997" w:rsidP="00DA2019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проекта бюджета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Почтовского сельского поселения, в том числе реестров расходных обязательств и обоснований бюджетных ассигнований</w:t>
            </w:r>
          </w:p>
        </w:tc>
        <w:tc>
          <w:tcPr>
            <w:tcW w:w="2693" w:type="dxa"/>
            <w:vMerge w:val="restart"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формирование реестра расходных обязательств,  обоснований бюджетных ассигнований; формирование и направление распределения бюджетных ассигнований по кодам классификации расходов</w:t>
            </w:r>
          </w:p>
        </w:tc>
        <w:tc>
          <w:tcPr>
            <w:tcW w:w="1418" w:type="dxa"/>
            <w:vMerge w:val="restart"/>
          </w:tcPr>
          <w:p w:rsidR="00C27997" w:rsidRPr="00954B83" w:rsidRDefault="00C27997" w:rsidP="001E65A2">
            <w:pPr>
              <w:ind w:firstLine="34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РуководительМКУ «ЦБ Почтовского  сельского поселения»</w:t>
            </w:r>
          </w:p>
        </w:tc>
        <w:tc>
          <w:tcPr>
            <w:tcW w:w="1134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 достоверности реестра расходных обязательств, обоснований бюджетных ассигнований, применения кодов бюджетной классификации)</w:t>
            </w:r>
          </w:p>
        </w:tc>
        <w:tc>
          <w:tcPr>
            <w:tcW w:w="1134" w:type="dxa"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(проверка оформления документов, авторизация операций)</w:t>
            </w:r>
          </w:p>
        </w:tc>
        <w:tc>
          <w:tcPr>
            <w:tcW w:w="851" w:type="dxa"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</w:t>
            </w:r>
          </w:p>
        </w:tc>
      </w:tr>
      <w:tr w:rsidR="00C27997" w:rsidRPr="00954B83">
        <w:trPr>
          <w:trHeight w:val="892"/>
        </w:trPr>
        <w:tc>
          <w:tcPr>
            <w:tcW w:w="2410" w:type="dxa"/>
            <w:vMerge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954B83" w:rsidRDefault="00C27997" w:rsidP="00DA2019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Почтовского сельского совета – глава администрации  Почтовского сельского поселения  (оценка своевременности, полноты и достоверности предоставленных данных)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20" w:lineRule="exact"/>
              <w:ind w:right="40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 оформления документов,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авторизации операций);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(при наличии ошибок)</w:t>
            </w:r>
          </w:p>
        </w:tc>
        <w:tc>
          <w:tcPr>
            <w:tcW w:w="851" w:type="dxa"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</w:t>
            </w:r>
          </w:p>
        </w:tc>
      </w:tr>
      <w:tr w:rsidR="00C27997" w:rsidRPr="00954B83">
        <w:trPr>
          <w:trHeight w:val="966"/>
        </w:trPr>
        <w:tc>
          <w:tcPr>
            <w:tcW w:w="2410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2. Составление документов,</w:t>
            </w:r>
          </w:p>
          <w:p w:rsidR="00C27997" w:rsidRPr="00954B83" w:rsidRDefault="00C27997" w:rsidP="00DA2019">
            <w:pPr>
              <w:spacing w:line="210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необходимых для</w:t>
            </w:r>
          </w:p>
          <w:p w:rsidR="00C27997" w:rsidRPr="00954B83" w:rsidRDefault="00C27997" w:rsidP="00DA2019">
            <w:pPr>
              <w:spacing w:line="221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 xml:space="preserve">формирования и ведения сводной бюджетной росписи бюджета Почтовского сельского поселения, а также для </w:t>
            </w:r>
            <w:r w:rsidRPr="00954B83">
              <w:rPr>
                <w:w w:val="99"/>
                <w:sz w:val="18"/>
                <w:szCs w:val="18"/>
              </w:rPr>
              <w:t>доведения бюджетных</w:t>
            </w:r>
          </w:p>
          <w:p w:rsidR="00C27997" w:rsidRPr="00954B83" w:rsidRDefault="00C27997" w:rsidP="00F461E6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ассигнований и лимитов бюджетных обязательств до главных распорядителей бюджетных средств</w:t>
            </w:r>
          </w:p>
        </w:tc>
        <w:tc>
          <w:tcPr>
            <w:tcW w:w="2693" w:type="dxa"/>
            <w:vMerge w:val="restart"/>
          </w:tcPr>
          <w:p w:rsidR="00C27997" w:rsidRPr="00954B83" w:rsidRDefault="00C27997" w:rsidP="001E65A2">
            <w:pPr>
              <w:ind w:firstLine="34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Составление документов, формирование и представление в Управление Федерального казначейства по Республике Крым расходных расписаний с доведением администрации Почтовского сельского поселения, как получателю, лимитов бюджетных обязательств; составление и</w:t>
            </w:r>
          </w:p>
          <w:p w:rsidR="00C27997" w:rsidRPr="00954B83" w:rsidRDefault="00C27997" w:rsidP="001E65A2">
            <w:pPr>
              <w:ind w:firstLine="34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направление предложений по формированию и изменению лимитов бюджетных обязательств и сводной бюджетной росписи</w:t>
            </w:r>
          </w:p>
          <w:p w:rsidR="00C27997" w:rsidRPr="00954B83" w:rsidRDefault="00C27997" w:rsidP="001E65A2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1E65A2">
            <w:pPr>
              <w:ind w:firstLine="34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 xml:space="preserve">Ведущий специалист – бухгалтер  МКУ «ЦБ Почтовского сельского поселения» </w:t>
            </w:r>
          </w:p>
          <w:p w:rsidR="00C27997" w:rsidRPr="00954B83" w:rsidRDefault="00C27997" w:rsidP="00DA2019">
            <w:pPr>
              <w:ind w:firstLine="34"/>
              <w:rPr>
                <w:sz w:val="18"/>
                <w:szCs w:val="18"/>
              </w:rPr>
            </w:pPr>
          </w:p>
          <w:p w:rsidR="00C27997" w:rsidRPr="00954B83" w:rsidRDefault="00C27997" w:rsidP="00DA2019">
            <w:pPr>
              <w:ind w:firstLine="34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поселения»(оценка своевременности, полноты и достоверности данных)</w:t>
            </w:r>
          </w:p>
        </w:tc>
        <w:tc>
          <w:tcPr>
            <w:tcW w:w="1134" w:type="dxa"/>
          </w:tcPr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(проверка оформления документов, авторизация операций)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1359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 оформления документов,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авторизации операций); сплошной (при наличии ошибок)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1530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F24943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 достоверности данных)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DA2019">
            <w:pPr>
              <w:spacing w:line="220" w:lineRule="exact"/>
              <w:rPr>
                <w:w w:val="98"/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</w:t>
            </w:r>
          </w:p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F24943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954B83">
        <w:trPr>
          <w:trHeight w:val="893"/>
        </w:trPr>
        <w:tc>
          <w:tcPr>
            <w:tcW w:w="2410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3.Составление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документов,</w:t>
            </w:r>
          </w:p>
          <w:p w:rsidR="00C27997" w:rsidRPr="00954B83" w:rsidRDefault="00C27997" w:rsidP="00DA2019">
            <w:pPr>
              <w:spacing w:line="208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необходимых для</w:t>
            </w:r>
          </w:p>
          <w:p w:rsidR="00C27997" w:rsidRPr="00954B83" w:rsidRDefault="00C27997" w:rsidP="00DA2019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составления и</w:t>
            </w:r>
          </w:p>
          <w:p w:rsidR="00C27997" w:rsidRPr="00954B83" w:rsidRDefault="00C27997" w:rsidP="00DA2019">
            <w:pPr>
              <w:spacing w:line="221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ведения кассового</w:t>
            </w:r>
          </w:p>
          <w:p w:rsidR="00C27997" w:rsidRPr="00954B83" w:rsidRDefault="00C27997" w:rsidP="00DA2019">
            <w:pPr>
              <w:spacing w:line="221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плана по доходам, расходам и источникам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C27997" w:rsidRPr="00954B83" w:rsidRDefault="00C27997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помесячное распределение бюджетных ассигнований в соответствии с обоснованиями; формирование и ведение реестра администрируемых доходов</w:t>
            </w: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 w:rsidP="001E65A2">
            <w:pPr>
              <w:spacing w:line="221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-бухгалтер МКУ «ЦБ Почтовского сельского поселения»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 МКУ «ЦБ Почтовского сельского поселения»(оценка своевременности, полноты и достоверности данных)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16" w:lineRule="exact"/>
              <w:rPr>
                <w:w w:val="98"/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(проверка оформления документов, авторизация операций)</w:t>
            </w:r>
          </w:p>
        </w:tc>
        <w:tc>
          <w:tcPr>
            <w:tcW w:w="851" w:type="dxa"/>
          </w:tcPr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Раз в год, по мере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1155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DA2019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09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DA2019">
            <w:pPr>
              <w:spacing w:line="209" w:lineRule="exact"/>
              <w:rPr>
                <w:w w:val="98"/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операций);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(при наличии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Раз в год, по мере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09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DA2019">
            <w:pPr>
              <w:spacing w:line="209" w:lineRule="exact"/>
              <w:rPr>
                <w:w w:val="98"/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Раз в год, по мере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954B83">
        <w:tc>
          <w:tcPr>
            <w:tcW w:w="2410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4.Составление,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утверждение и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ведение бюджетной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сметы</w:t>
            </w:r>
          </w:p>
        </w:tc>
        <w:tc>
          <w:tcPr>
            <w:tcW w:w="2693" w:type="dxa"/>
            <w:vMerge w:val="restart"/>
          </w:tcPr>
          <w:p w:rsidR="00C27997" w:rsidRPr="00954B83" w:rsidRDefault="00C27997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составление, утверждение и ведение бюджетной сметы</w:t>
            </w: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 xml:space="preserve">Ведущий специалист – бухгалтер МКУ «ЦБ Почтовского сельского поселения» </w:t>
            </w:r>
          </w:p>
          <w:p w:rsidR="00C27997" w:rsidRPr="00954B83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 (оценка своевременности, полноты и достоверности данных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16" w:lineRule="exact"/>
              <w:jc w:val="center"/>
              <w:rPr>
                <w:w w:val="98"/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Самоконтроль</w:t>
            </w:r>
            <w:r w:rsidRPr="00954B83">
              <w:rPr>
                <w:w w:val="98"/>
                <w:sz w:val="18"/>
                <w:szCs w:val="18"/>
              </w:rPr>
              <w:t xml:space="preserve"> </w:t>
            </w:r>
          </w:p>
          <w:p w:rsidR="00C27997" w:rsidRPr="00954B83" w:rsidRDefault="00C27997" w:rsidP="00DA2019">
            <w:pPr>
              <w:spacing w:line="209" w:lineRule="exact"/>
              <w:rPr>
                <w:w w:val="98"/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8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(проверка оформления документов, авторизация операций)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DA2019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DA2019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09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  <w:vAlign w:val="bottom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операций);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(при наличии</w:t>
            </w:r>
          </w:p>
          <w:p w:rsidR="00C27997" w:rsidRPr="00954B83" w:rsidRDefault="00C27997" w:rsidP="00DA2019">
            <w:pPr>
              <w:spacing w:line="228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DA2019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DA2019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09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  <w:vAlign w:val="bottom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</w:t>
            </w:r>
          </w:p>
          <w:p w:rsidR="00C27997" w:rsidRPr="00954B83" w:rsidRDefault="00C27997" w:rsidP="00DA2019">
            <w:pPr>
              <w:spacing w:line="228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Раз в год,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 мере</w:t>
            </w:r>
          </w:p>
          <w:p w:rsidR="00C27997" w:rsidRPr="00954B83" w:rsidRDefault="00C27997" w:rsidP="00DA2019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необходи</w:t>
            </w:r>
            <w:r w:rsidRPr="00954B83">
              <w:rPr>
                <w:w w:val="97"/>
                <w:sz w:val="18"/>
                <w:szCs w:val="18"/>
              </w:rPr>
              <w:t>мости</w:t>
            </w:r>
          </w:p>
        </w:tc>
      </w:tr>
      <w:tr w:rsidR="00C27997" w:rsidRPr="00954B83">
        <w:trPr>
          <w:trHeight w:val="915"/>
        </w:trPr>
        <w:tc>
          <w:tcPr>
            <w:tcW w:w="2410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5. Исполнение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бюджетной сметы</w:t>
            </w:r>
          </w:p>
          <w:p w:rsidR="00C27997" w:rsidRPr="00954B83" w:rsidRDefault="00C27997" w:rsidP="00DA2019">
            <w:pPr>
              <w:spacing w:line="221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954B83" w:rsidRDefault="00C27997" w:rsidP="001E65A2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формирование и направление распределения бюджетных ассигнований по кодам классификации расходов, исполнение бюджетной сметы: осуществление расчетов с поставщиками за поставленные товары, выполненные работы, оказанные услуги, с работниками по заработной плате, командировочным расходам; по межбюджетным трансфертам;  по взносам и налогам</w:t>
            </w: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>
            <w:pPr>
              <w:rPr>
                <w:sz w:val="18"/>
                <w:szCs w:val="18"/>
              </w:rPr>
            </w:pPr>
          </w:p>
          <w:p w:rsidR="00C27997" w:rsidRPr="00954B83" w:rsidRDefault="00C27997" w:rsidP="001E65A2">
            <w:pPr>
              <w:spacing w:line="221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Постоянно</w:t>
            </w: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 (оценка своевременности, полноты и достоверности данных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(проверка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Постоянно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849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операций);</w:t>
            </w:r>
          </w:p>
          <w:p w:rsidR="00C27997" w:rsidRPr="00954B83" w:rsidRDefault="00C27997" w:rsidP="00DA2019">
            <w:pPr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сплошной (при наличии</w:t>
            </w:r>
          </w:p>
          <w:p w:rsidR="00C27997" w:rsidRPr="00954B83" w:rsidRDefault="00C27997" w:rsidP="00DA2019">
            <w:pPr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Раз в</w:t>
            </w:r>
          </w:p>
          <w:p w:rsidR="00C27997" w:rsidRPr="00954B83" w:rsidRDefault="00C27997" w:rsidP="00416849">
            <w:pPr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1575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954B83" w:rsidRDefault="00C27997" w:rsidP="00416849">
            <w:pPr>
              <w:rPr>
                <w:w w:val="98"/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Выборочный (проверка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оформления документов,</w:t>
            </w:r>
          </w:p>
          <w:p w:rsidR="00C27997" w:rsidRPr="00954B83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авторизация операций)</w:t>
            </w:r>
          </w:p>
          <w:p w:rsidR="00C27997" w:rsidRPr="00954B83" w:rsidRDefault="00C27997" w:rsidP="00DA2019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954B83" w:rsidRDefault="00C27997" w:rsidP="00DA2019">
            <w:pPr>
              <w:spacing w:line="220" w:lineRule="exact"/>
              <w:rPr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Раз в</w:t>
            </w:r>
          </w:p>
          <w:p w:rsidR="00C27997" w:rsidRPr="00954B83" w:rsidRDefault="00C27997" w:rsidP="00416849">
            <w:pPr>
              <w:rPr>
                <w:w w:val="99"/>
                <w:sz w:val="18"/>
                <w:szCs w:val="18"/>
              </w:rPr>
            </w:pPr>
            <w:r w:rsidRPr="00954B83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c>
          <w:tcPr>
            <w:tcW w:w="2410" w:type="dxa"/>
            <w:vMerge w:val="restart"/>
          </w:tcPr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6.Принятие и исполнение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Бюджетных обязательств в пределах доведенных лимитов бюджетных обязательств</w:t>
            </w:r>
          </w:p>
        </w:tc>
        <w:tc>
          <w:tcPr>
            <w:tcW w:w="2693" w:type="dxa"/>
            <w:vMerge w:val="restart"/>
          </w:tcPr>
          <w:p w:rsidR="00C27997" w:rsidRPr="00954B83" w:rsidRDefault="00C27997" w:rsidP="00E24148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Постановка на учет бюджетного обязательства, формирование сведений об обязательстве, расходных расписаний, заявок на кассовый расход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Постоянно</w:t>
            </w: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 (оценка своевременности, полноты и достоверности данных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945D55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 ошибок)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Постоянно</w:t>
            </w:r>
          </w:p>
        </w:tc>
      </w:tr>
      <w:tr w:rsidR="00C27997" w:rsidRPr="003D4923">
        <w:trPr>
          <w:trHeight w:val="1089"/>
        </w:trPr>
        <w:tc>
          <w:tcPr>
            <w:tcW w:w="2410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945D55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spacing w:line="228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rPr>
          <w:trHeight w:val="1350"/>
        </w:trPr>
        <w:tc>
          <w:tcPr>
            <w:tcW w:w="2410" w:type="dxa"/>
            <w:vMerge w:val="restart"/>
          </w:tcPr>
          <w:p w:rsidR="00C27997" w:rsidRPr="00954B83" w:rsidRDefault="00C27997" w:rsidP="008F4170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7.Осуществление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бюджета) в местный бюджет, пеней и штрафов по ним (за исключением операций, осуществляемых в соответствии с законодательством РФ о налогах и сборах)</w:t>
            </w:r>
          </w:p>
          <w:p w:rsidR="00C27997" w:rsidRPr="00954B83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Default="00C27997" w:rsidP="001E65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 за правильностью начисления, полнотой и своевременностью осуществления платежей в местный бюджет</w:t>
            </w:r>
          </w:p>
          <w:p w:rsidR="00C27997" w:rsidRDefault="00C27997" w:rsidP="001E65A2">
            <w:pPr>
              <w:rPr>
                <w:sz w:val="18"/>
                <w:szCs w:val="18"/>
              </w:rPr>
            </w:pPr>
          </w:p>
          <w:p w:rsidR="00C27997" w:rsidRDefault="00C27997" w:rsidP="001E65A2">
            <w:pPr>
              <w:rPr>
                <w:sz w:val="18"/>
                <w:szCs w:val="18"/>
              </w:rPr>
            </w:pPr>
          </w:p>
          <w:p w:rsidR="00C27997" w:rsidRPr="00DA2019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 (оценка своевременности, полноты и достоверности данных</w:t>
            </w:r>
          </w:p>
        </w:tc>
        <w:tc>
          <w:tcPr>
            <w:tcW w:w="1134" w:type="dxa"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C75F98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C75F9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C75F98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C75F98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DA2019">
            <w:pPr>
              <w:spacing w:line="212" w:lineRule="exact"/>
              <w:rPr>
                <w:sz w:val="18"/>
                <w:szCs w:val="18"/>
              </w:rPr>
            </w:pPr>
          </w:p>
          <w:p w:rsidR="00C27997" w:rsidRDefault="00C27997" w:rsidP="00DA2019">
            <w:pPr>
              <w:spacing w:line="212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898"/>
        </w:trPr>
        <w:tc>
          <w:tcPr>
            <w:tcW w:w="2410" w:type="dxa"/>
            <w:vMerge/>
          </w:tcPr>
          <w:p w:rsidR="00C27997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C75F98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C75F98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C75F98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C75F98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C75F9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C75F9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C75F98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 ошибок)</w:t>
            </w:r>
          </w:p>
        </w:tc>
        <w:tc>
          <w:tcPr>
            <w:tcW w:w="851" w:type="dxa"/>
          </w:tcPr>
          <w:p w:rsidR="00C27997" w:rsidRDefault="00C27997" w:rsidP="00C75F98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DA2019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600"/>
        </w:trPr>
        <w:tc>
          <w:tcPr>
            <w:tcW w:w="2410" w:type="dxa"/>
            <w:vMerge/>
          </w:tcPr>
          <w:p w:rsidR="00C27997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C75F98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DA2019" w:rsidRDefault="00C27997" w:rsidP="00F16996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F16996">
            <w:pPr>
              <w:spacing w:line="216" w:lineRule="exact"/>
              <w:rPr>
                <w:w w:val="98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F16996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F16996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F16996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C75F98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F16996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C75F98">
            <w:pPr>
              <w:spacing w:line="216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266"/>
        </w:trPr>
        <w:tc>
          <w:tcPr>
            <w:tcW w:w="2410" w:type="dxa"/>
            <w:vMerge w:val="restart"/>
          </w:tcPr>
          <w:p w:rsidR="00C27997" w:rsidRPr="00430A4A" w:rsidRDefault="00C27997" w:rsidP="00E33A4F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430A4A">
              <w:rPr>
                <w:sz w:val="18"/>
                <w:szCs w:val="18"/>
              </w:rPr>
              <w:t xml:space="preserve">ринятие решений о возврате излишне уплаченных (взысканных) платежей в местный бюджет,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</w:t>
            </w:r>
            <w:hyperlink r:id="rId4" w:history="1">
              <w:r w:rsidRPr="00430A4A">
                <w:rPr>
                  <w:sz w:val="18"/>
                  <w:szCs w:val="18"/>
                </w:rPr>
                <w:t>законодательством</w:t>
              </w:r>
            </w:hyperlink>
            <w:r w:rsidRPr="00430A4A">
              <w:rPr>
                <w:sz w:val="18"/>
                <w:szCs w:val="18"/>
              </w:rPr>
              <w:t xml:space="preserve"> Российской Федерации о налогах и сборах)</w:t>
            </w:r>
          </w:p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Default="00C27997" w:rsidP="00E33A4F">
            <w:pPr>
              <w:rPr>
                <w:sz w:val="18"/>
                <w:szCs w:val="18"/>
              </w:rPr>
            </w:pPr>
            <w:r w:rsidRPr="00553D86">
              <w:rPr>
                <w:sz w:val="16"/>
                <w:szCs w:val="16"/>
              </w:rPr>
              <w:t>Принятие решений о возврате излишне уплаченных (взысканных) платежей в бюджет, а также процентов за несвоевременное осуществление такого возврата и процентов, начисленных на излишне взысканные суммы</w:t>
            </w:r>
          </w:p>
          <w:p w:rsidR="00C27997" w:rsidRDefault="00C27997" w:rsidP="00E33A4F">
            <w:pPr>
              <w:rPr>
                <w:sz w:val="18"/>
                <w:szCs w:val="18"/>
              </w:rPr>
            </w:pPr>
          </w:p>
          <w:p w:rsidR="00C27997" w:rsidRDefault="00C27997" w:rsidP="00E33A4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Default="00C27997" w:rsidP="00E33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</w:p>
          <w:p w:rsidR="00C27997" w:rsidRDefault="00C27997" w:rsidP="00E33A4F">
            <w:pPr>
              <w:rPr>
                <w:sz w:val="18"/>
                <w:szCs w:val="18"/>
              </w:rPr>
            </w:pPr>
          </w:p>
          <w:p w:rsidR="00C27997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Default="00C27997" w:rsidP="00F37061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  <w:p w:rsidR="00C27997" w:rsidRDefault="00C27997" w:rsidP="00F37061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F37061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F37061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F37061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Default="00C27997" w:rsidP="00E33A4F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F37061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E33A4F">
            <w:pPr>
              <w:spacing w:line="212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2" w:lineRule="exact"/>
              <w:rPr>
                <w:sz w:val="18"/>
                <w:szCs w:val="18"/>
              </w:rPr>
            </w:pPr>
          </w:p>
          <w:p w:rsidR="00C27997" w:rsidRDefault="00C27997" w:rsidP="00E33A4F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1872"/>
        </w:trPr>
        <w:tc>
          <w:tcPr>
            <w:tcW w:w="2410" w:type="dxa"/>
            <w:vMerge/>
          </w:tcPr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553D86" w:rsidRDefault="00C27997" w:rsidP="00E33A4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E33A4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E33A4F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DA2019" w:rsidRDefault="00C27997" w:rsidP="008E37AC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8E37AC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8E37AC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8E37AC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8E37AC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F37061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8E37AC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8E37AC">
            <w:pPr>
              <w:spacing w:line="212" w:lineRule="exact"/>
              <w:rPr>
                <w:sz w:val="18"/>
                <w:szCs w:val="18"/>
              </w:rPr>
            </w:pPr>
          </w:p>
          <w:p w:rsidR="00C27997" w:rsidRDefault="00C27997" w:rsidP="00F37061">
            <w:pPr>
              <w:spacing w:line="216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893"/>
        </w:trPr>
        <w:tc>
          <w:tcPr>
            <w:tcW w:w="2410" w:type="dxa"/>
            <w:vMerge w:val="restart"/>
          </w:tcPr>
          <w:p w:rsidR="00C27997" w:rsidRPr="00954B83" w:rsidRDefault="00C27997" w:rsidP="006F00F9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9.</w:t>
            </w:r>
            <w:r w:rsidRPr="00954B83">
              <w:rPr>
                <w:sz w:val="28"/>
                <w:szCs w:val="28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954B83">
              <w:rPr>
                <w:sz w:val="18"/>
                <w:szCs w:val="18"/>
              </w:rPr>
              <w:t xml:space="preserve">ринятие решений о зачете (об уточнении) платежей в местный бюджет (за исключением операций, осуществляемых в соответствии с </w:t>
            </w:r>
            <w:hyperlink r:id="rId5" w:history="1">
              <w:r w:rsidRPr="00954B83">
                <w:rPr>
                  <w:sz w:val="18"/>
                  <w:szCs w:val="18"/>
                </w:rPr>
                <w:t>законодательством</w:t>
              </w:r>
            </w:hyperlink>
            <w:r w:rsidRPr="00954B83">
              <w:rPr>
                <w:sz w:val="18"/>
                <w:szCs w:val="18"/>
              </w:rPr>
              <w:t xml:space="preserve"> Российской Федерации о налогах и сборах)</w:t>
            </w:r>
          </w:p>
          <w:p w:rsidR="00C27997" w:rsidRPr="00954B83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432453" w:rsidRDefault="00C27997" w:rsidP="006F00F9">
            <w:pPr>
              <w:rPr>
                <w:sz w:val="18"/>
                <w:szCs w:val="18"/>
              </w:rPr>
            </w:pPr>
            <w:r w:rsidRPr="00432453">
              <w:rPr>
                <w:sz w:val="18"/>
                <w:szCs w:val="18"/>
              </w:rPr>
              <w:t>Уточнение (зачет) платежей в бюджет</w:t>
            </w: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  <w:p w:rsidR="00C27997" w:rsidRDefault="00C27997" w:rsidP="006F00F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 (оценка своевременности, полноты и достоверности данных</w:t>
            </w:r>
          </w:p>
        </w:tc>
        <w:tc>
          <w:tcPr>
            <w:tcW w:w="1134" w:type="dxa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6F00F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432453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432453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432453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Default="00C27997" w:rsidP="006F00F9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6F00F9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935"/>
        </w:trPr>
        <w:tc>
          <w:tcPr>
            <w:tcW w:w="2410" w:type="dxa"/>
            <w:vMerge/>
          </w:tcPr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432453" w:rsidRDefault="00C27997" w:rsidP="006F00F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432453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  <w:p w:rsidR="00C27997" w:rsidRPr="00DA2019" w:rsidRDefault="00C27997" w:rsidP="006F00F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432453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432453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432453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432453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 ошибок)</w:t>
            </w:r>
          </w:p>
        </w:tc>
        <w:tc>
          <w:tcPr>
            <w:tcW w:w="851" w:type="dxa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6F00F9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900"/>
        </w:trPr>
        <w:tc>
          <w:tcPr>
            <w:tcW w:w="2410" w:type="dxa"/>
            <w:vMerge/>
          </w:tcPr>
          <w:p w:rsidR="00C27997" w:rsidRDefault="00C27997" w:rsidP="006F00F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432453" w:rsidRDefault="00C27997" w:rsidP="006F00F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432453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Председатель  Почтовского сельского совета – глава администрации  Почтовского сельского поселения  (оценка своевременности, полноты и</w:t>
            </w:r>
          </w:p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</w:tc>
        <w:tc>
          <w:tcPr>
            <w:tcW w:w="1134" w:type="dxa"/>
          </w:tcPr>
          <w:p w:rsidR="00C27997" w:rsidRPr="00DA2019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432453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432453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432453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Default="00C27997" w:rsidP="006F00F9">
            <w:pPr>
              <w:spacing w:line="216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  <w:p w:rsidR="00C27997" w:rsidRDefault="00C27997" w:rsidP="00432453">
            <w:pPr>
              <w:spacing w:line="212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552"/>
        </w:trPr>
        <w:tc>
          <w:tcPr>
            <w:tcW w:w="2410" w:type="dxa"/>
            <w:vMerge w:val="restart"/>
          </w:tcPr>
          <w:p w:rsidR="00C27997" w:rsidRPr="00954B83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10.Ведение</w:t>
            </w:r>
          </w:p>
          <w:p w:rsidR="00C27997" w:rsidRPr="00954B83" w:rsidRDefault="00C27997" w:rsidP="0043245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бюджетного учета, в</w:t>
            </w:r>
          </w:p>
          <w:p w:rsidR="00C27997" w:rsidRPr="00954B83" w:rsidRDefault="00C27997" w:rsidP="00432453">
            <w:pPr>
              <w:spacing w:line="228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том числе принятие</w:t>
            </w:r>
          </w:p>
          <w:p w:rsidR="00C27997" w:rsidRPr="00954B83" w:rsidRDefault="00C27997" w:rsidP="0043245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к учету первичных</w:t>
            </w:r>
          </w:p>
          <w:p w:rsidR="00C27997" w:rsidRPr="00954B83" w:rsidRDefault="00C27997" w:rsidP="0043245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учетных документов</w:t>
            </w:r>
          </w:p>
          <w:p w:rsidR="00C27997" w:rsidRPr="00954B83" w:rsidRDefault="00C27997" w:rsidP="00432453">
            <w:pPr>
              <w:spacing w:line="221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(составления сводных учетных документов),</w:t>
            </w:r>
          </w:p>
          <w:p w:rsidR="00C27997" w:rsidRPr="00954B83" w:rsidRDefault="00C27997" w:rsidP="00432453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отражение информации,</w:t>
            </w:r>
          </w:p>
          <w:p w:rsidR="00C27997" w:rsidRPr="00954B83" w:rsidRDefault="00C27997" w:rsidP="00432453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указанной в первичных учетных документах и</w:t>
            </w:r>
          </w:p>
          <w:p w:rsidR="00C27997" w:rsidRPr="00954B83" w:rsidRDefault="00C27997" w:rsidP="00432453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регистрах бюджетного учета, проведение оценки</w:t>
            </w:r>
          </w:p>
          <w:p w:rsidR="00C27997" w:rsidRPr="00954B83" w:rsidRDefault="00C27997" w:rsidP="00432453">
            <w:pPr>
              <w:spacing w:line="219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имущества и обязательств,  а также</w:t>
            </w:r>
          </w:p>
          <w:p w:rsidR="00C27997" w:rsidRPr="00954B83" w:rsidRDefault="00C27997" w:rsidP="00432453">
            <w:pPr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инвентаризаций</w:t>
            </w:r>
          </w:p>
          <w:p w:rsidR="00C27997" w:rsidRPr="00954B83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DA2019" w:rsidRDefault="00C27997" w:rsidP="00432453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формирование учетной</w:t>
            </w:r>
          </w:p>
          <w:p w:rsidR="00C27997" w:rsidRDefault="00C27997" w:rsidP="00432453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политики с учетом изменен</w:t>
            </w:r>
            <w:r>
              <w:rPr>
                <w:sz w:val="18"/>
                <w:szCs w:val="18"/>
              </w:rPr>
              <w:t>ий в бюджетном законодательстве</w:t>
            </w:r>
          </w:p>
        </w:tc>
        <w:tc>
          <w:tcPr>
            <w:tcW w:w="1418" w:type="dxa"/>
            <w:vMerge w:val="restart"/>
          </w:tcPr>
          <w:p w:rsidR="00C27997" w:rsidRDefault="00C27997" w:rsidP="00CA0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</w:p>
          <w:p w:rsidR="00C27997" w:rsidRDefault="00C27997" w:rsidP="00CA0EEE">
            <w:pPr>
              <w:rPr>
                <w:sz w:val="18"/>
                <w:szCs w:val="18"/>
              </w:rPr>
            </w:pPr>
          </w:p>
          <w:p w:rsidR="00C27997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</w:tc>
        <w:tc>
          <w:tcPr>
            <w:tcW w:w="3827" w:type="dxa"/>
          </w:tcPr>
          <w:p w:rsidR="00C27997" w:rsidRPr="00954B83" w:rsidRDefault="00C27997" w:rsidP="00CA0EEE">
            <w:pPr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Руководитель МКУ «ЦБ Почтовского сельского поселения» (оценка своевременности, полноты и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достоверности данных)</w:t>
            </w:r>
          </w:p>
          <w:p w:rsidR="00C27997" w:rsidRPr="00954B83" w:rsidRDefault="00C27997" w:rsidP="00CA0EEE">
            <w:pPr>
              <w:spacing w:line="216" w:lineRule="exact"/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Default="00C27997" w:rsidP="00432453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Default="00C27997" w:rsidP="00432453">
            <w:pPr>
              <w:spacing w:line="216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 оформления, содержания)</w:t>
            </w:r>
          </w:p>
        </w:tc>
        <w:tc>
          <w:tcPr>
            <w:tcW w:w="851" w:type="dxa"/>
          </w:tcPr>
          <w:p w:rsidR="00C27997" w:rsidRDefault="00C27997" w:rsidP="00432453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</w:tc>
      </w:tr>
      <w:tr w:rsidR="00C27997" w:rsidRPr="003D4923">
        <w:trPr>
          <w:trHeight w:val="1213"/>
        </w:trPr>
        <w:tc>
          <w:tcPr>
            <w:tcW w:w="2410" w:type="dxa"/>
            <w:vMerge/>
          </w:tcPr>
          <w:p w:rsidR="00C27997" w:rsidRPr="00DA2019" w:rsidRDefault="00C27997" w:rsidP="00A23AD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A23A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8F417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 (оценка полноты и актуальности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учетной политики в части регулирования отражения в учете отдельных операций)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A23ADB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2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оформления, содержания)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</w:tc>
      </w:tr>
      <w:tr w:rsidR="00C27997" w:rsidRPr="003D4923">
        <w:trPr>
          <w:trHeight w:val="948"/>
        </w:trPr>
        <w:tc>
          <w:tcPr>
            <w:tcW w:w="2410" w:type="dxa"/>
            <w:vMerge/>
          </w:tcPr>
          <w:p w:rsidR="00C27997" w:rsidRPr="00DA2019" w:rsidRDefault="00C27997" w:rsidP="00A23AD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DA2019" w:rsidRDefault="00C27997" w:rsidP="001E65A2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формирование карты</w:t>
            </w:r>
          </w:p>
          <w:p w:rsidR="00C27997" w:rsidRDefault="00C27997" w:rsidP="001E65A2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внутреннего финансового контроля с учетом изменений в бюджетном </w:t>
            </w:r>
            <w:r>
              <w:rPr>
                <w:sz w:val="18"/>
                <w:szCs w:val="18"/>
              </w:rPr>
              <w:t>законодательстве</w:t>
            </w:r>
          </w:p>
          <w:p w:rsidR="00C27997" w:rsidRPr="00DA2019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Default="00C27997" w:rsidP="00CA0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</w:p>
          <w:p w:rsidR="00C27997" w:rsidRDefault="00C27997" w:rsidP="00CA0EEE">
            <w:pPr>
              <w:rPr>
                <w:sz w:val="18"/>
                <w:szCs w:val="18"/>
              </w:rPr>
            </w:pPr>
          </w:p>
          <w:p w:rsidR="00C27997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(оценка полноты и актуальности,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выполнения бюджетных процедур в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части соблюдения бюджетного процесса)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  <w:p w:rsidR="00C27997" w:rsidRPr="00DA2019" w:rsidRDefault="00C27997" w:rsidP="00DA2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02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оформления, содержания)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  <w:p w:rsidR="00C27997" w:rsidRPr="00DA2019" w:rsidRDefault="00C27997" w:rsidP="00DA2019">
            <w:pPr>
              <w:spacing w:line="211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1274"/>
        </w:trPr>
        <w:tc>
          <w:tcPr>
            <w:tcW w:w="2410" w:type="dxa"/>
            <w:vMerge/>
          </w:tcPr>
          <w:p w:rsidR="00C27997" w:rsidRPr="00DA2019" w:rsidRDefault="00C27997" w:rsidP="00A23AD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A23A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02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 (оценка полноты и актуальности,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выполнения бюджетных процедур в</w:t>
            </w:r>
          </w:p>
          <w:p w:rsidR="00C27997" w:rsidRPr="00DA2019" w:rsidRDefault="00C27997" w:rsidP="00DA2019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части соблюдения бюджетного процесса)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Default="00C27997" w:rsidP="00A23ADB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  <w:p w:rsidR="00C27997" w:rsidRPr="00A70174" w:rsidRDefault="00C27997" w:rsidP="00A7017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Default="00C27997" w:rsidP="00A70174">
            <w:pPr>
              <w:spacing w:line="202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 (проверка оформления, содержания)</w:t>
            </w:r>
          </w:p>
          <w:p w:rsidR="00C27997" w:rsidRPr="00A70174" w:rsidRDefault="00C27997" w:rsidP="00A701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</w:t>
            </w:r>
          </w:p>
          <w:p w:rsidR="00C27997" w:rsidRPr="00DA2019" w:rsidRDefault="00C27997" w:rsidP="00DA2019">
            <w:pPr>
              <w:spacing w:line="211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1020"/>
        </w:trPr>
        <w:tc>
          <w:tcPr>
            <w:tcW w:w="2410" w:type="dxa"/>
            <w:vMerge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DA2019" w:rsidRDefault="00C27997" w:rsidP="005C3454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проверка и принятие к</w:t>
            </w:r>
          </w:p>
          <w:p w:rsidR="00C27997" w:rsidRPr="00E24148" w:rsidRDefault="00C27997" w:rsidP="005C3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учету первичных документов,</w:t>
            </w:r>
            <w:r w:rsidRPr="00553D86">
              <w:rPr>
                <w:sz w:val="16"/>
                <w:szCs w:val="16"/>
              </w:rPr>
              <w:t xml:space="preserve"> </w:t>
            </w:r>
            <w:r w:rsidRPr="00E24148">
              <w:rPr>
                <w:sz w:val="18"/>
                <w:szCs w:val="18"/>
              </w:rPr>
              <w:t>правильность их заполнения (наличие обязательных реквизитов), своевременность с</w:t>
            </w:r>
            <w:r>
              <w:rPr>
                <w:sz w:val="18"/>
                <w:szCs w:val="18"/>
              </w:rPr>
              <w:t>оставления первичных документов</w:t>
            </w:r>
          </w:p>
          <w:p w:rsidR="00C27997" w:rsidRDefault="00C27997" w:rsidP="005C3454">
            <w:pPr>
              <w:rPr>
                <w:sz w:val="18"/>
                <w:szCs w:val="18"/>
              </w:rPr>
            </w:pPr>
          </w:p>
          <w:p w:rsidR="00C27997" w:rsidRPr="00DA2019" w:rsidRDefault="00C27997" w:rsidP="001E65A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Постоянно</w:t>
            </w: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6" w:lineRule="exact"/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Ведущий специалист –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</w:t>
            </w:r>
          </w:p>
          <w:p w:rsidR="00C27997" w:rsidRDefault="00C27997" w:rsidP="00E24148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проверка полноты, достоверности, своевременности оформления</w:t>
            </w:r>
            <w:r w:rsidRPr="00DA2019">
              <w:rPr>
                <w:sz w:val="18"/>
                <w:szCs w:val="18"/>
              </w:rPr>
              <w:t>)</w:t>
            </w:r>
          </w:p>
          <w:p w:rsidR="00C27997" w:rsidRPr="00DA2019" w:rsidRDefault="00C27997" w:rsidP="00E24148">
            <w:pPr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</w:t>
            </w:r>
          </w:p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 (проверка</w:t>
            </w:r>
          </w:p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1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rPr>
          <w:trHeight w:val="1680"/>
        </w:trPr>
        <w:tc>
          <w:tcPr>
            <w:tcW w:w="2410" w:type="dxa"/>
            <w:vMerge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5C345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02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7E1168">
            <w:pPr>
              <w:spacing w:line="211" w:lineRule="exact"/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</w:p>
          <w:p w:rsidR="00C27997" w:rsidRPr="00DA2019" w:rsidRDefault="00C27997" w:rsidP="007E1168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(о</w:t>
            </w:r>
            <w:r>
              <w:rPr>
                <w:sz w:val="18"/>
                <w:szCs w:val="18"/>
              </w:rPr>
              <w:t>ценка своевременности, полноты, достоверности, своевременности оформления первичных документов)</w:t>
            </w:r>
          </w:p>
          <w:p w:rsidR="00C27997" w:rsidRPr="00DA2019" w:rsidRDefault="00C27997" w:rsidP="007E1168">
            <w:pPr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7E1168">
            <w:pPr>
              <w:spacing w:line="220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7E1168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7E1168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7E116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7E116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7E116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</w:t>
            </w:r>
          </w:p>
          <w:p w:rsidR="00C27997" w:rsidRPr="00DA2019" w:rsidRDefault="00C27997" w:rsidP="007E1168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DA2019" w:rsidRDefault="00C27997" w:rsidP="007E116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rPr>
          <w:trHeight w:val="1276"/>
        </w:trPr>
        <w:tc>
          <w:tcPr>
            <w:tcW w:w="2410" w:type="dxa"/>
            <w:vMerge w:val="restart"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C30C28">
            <w:pPr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 (о</w:t>
            </w:r>
            <w:r>
              <w:rPr>
                <w:sz w:val="18"/>
                <w:szCs w:val="18"/>
              </w:rPr>
              <w:t>ценка своевременности, полноты, достоверности, своевременности оформления первичных документов)</w:t>
            </w:r>
          </w:p>
        </w:tc>
        <w:tc>
          <w:tcPr>
            <w:tcW w:w="1134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 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3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spacing w:line="220" w:lineRule="exact"/>
              <w:ind w:left="33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Default="00C27997" w:rsidP="005C3454">
            <w:pPr>
              <w:rPr>
                <w:sz w:val="18"/>
                <w:szCs w:val="18"/>
              </w:rPr>
            </w:pPr>
            <w:r w:rsidRPr="0045760D">
              <w:rPr>
                <w:sz w:val="20"/>
                <w:szCs w:val="20"/>
              </w:rPr>
              <w:t>Отражение информации, указанной в первичных учетных документах, в регистрах бюджетного учета</w:t>
            </w:r>
            <w:r>
              <w:rPr>
                <w:sz w:val="18"/>
                <w:szCs w:val="18"/>
              </w:rPr>
              <w:t xml:space="preserve"> </w:t>
            </w:r>
          </w:p>
          <w:p w:rsidR="00C27997" w:rsidRDefault="00C27997" w:rsidP="005C3454">
            <w:pPr>
              <w:rPr>
                <w:sz w:val="18"/>
                <w:szCs w:val="18"/>
              </w:rPr>
            </w:pPr>
          </w:p>
          <w:p w:rsidR="00C27997" w:rsidRDefault="00C27997" w:rsidP="005C3454">
            <w:pPr>
              <w:rPr>
                <w:sz w:val="18"/>
                <w:szCs w:val="18"/>
              </w:rPr>
            </w:pPr>
          </w:p>
          <w:p w:rsidR="00C27997" w:rsidRDefault="00C27997" w:rsidP="005C3454">
            <w:pPr>
              <w:rPr>
                <w:sz w:val="18"/>
                <w:szCs w:val="18"/>
              </w:rPr>
            </w:pPr>
          </w:p>
          <w:p w:rsidR="00C27997" w:rsidRDefault="00C27997" w:rsidP="005C3454">
            <w:pPr>
              <w:rPr>
                <w:sz w:val="18"/>
                <w:szCs w:val="18"/>
              </w:rPr>
            </w:pPr>
          </w:p>
          <w:p w:rsidR="00C27997" w:rsidRPr="00DA2019" w:rsidRDefault="00C27997" w:rsidP="00CB281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  <w:tc>
          <w:tcPr>
            <w:tcW w:w="3827" w:type="dxa"/>
          </w:tcPr>
          <w:p w:rsidR="00C27997" w:rsidRPr="00DA2019" w:rsidRDefault="00C27997" w:rsidP="007D2D15">
            <w:pPr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соблюдения порядка начисления, учета и контроля за правильностью исчисления, полнотой и своевременностью </w:t>
            </w:r>
            <w:r>
              <w:rPr>
                <w:sz w:val="18"/>
                <w:szCs w:val="18"/>
              </w:rPr>
              <w:t>отражения фактов финансово-хозяйственной деятельности в регистрах бюджетного учета</w:t>
            </w:r>
            <w:r w:rsidRPr="00DA201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</w:t>
            </w:r>
          </w:p>
          <w:p w:rsidR="00C27997" w:rsidRPr="00DA2019" w:rsidRDefault="00C27997" w:rsidP="00DA2019">
            <w:pPr>
              <w:spacing w:line="216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 (проверка</w:t>
            </w:r>
          </w:p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spacing w:line="228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</w:t>
            </w:r>
          </w:p>
          <w:p w:rsidR="00C27997" w:rsidRPr="00DA2019" w:rsidRDefault="00C27997" w:rsidP="00DA2019">
            <w:pPr>
              <w:spacing w:line="22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(оценка соблюдения порядка начисления, учета и контроля за правильностью исчисления, полнотой и своевременностью </w:t>
            </w:r>
            <w:r>
              <w:rPr>
                <w:sz w:val="18"/>
                <w:szCs w:val="18"/>
              </w:rPr>
              <w:t>отражения фактов финансово-хозяйственной деятельности в регистрах бюджетного учета</w:t>
            </w:r>
            <w:r w:rsidRPr="00DA201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 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spacing w:line="22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</w:t>
            </w:r>
          </w:p>
          <w:p w:rsidR="00C27997" w:rsidRPr="00DA2019" w:rsidRDefault="00C27997" w:rsidP="00DA2019">
            <w:pPr>
              <w:spacing w:line="228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DA2019" w:rsidRDefault="00C27997" w:rsidP="004C3398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bottom"/>
          </w:tcPr>
          <w:p w:rsidR="00C27997" w:rsidRPr="00DA2019" w:rsidRDefault="00C27997" w:rsidP="00DA2019">
            <w:pPr>
              <w:spacing w:line="202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7D2D15">
            <w:pPr>
              <w:spacing w:line="229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Почтов</w:t>
            </w:r>
            <w:r w:rsidRPr="00DA2019">
              <w:rPr>
                <w:sz w:val="18"/>
                <w:szCs w:val="18"/>
              </w:rPr>
              <w:t>ского сельского совета –</w:t>
            </w:r>
            <w:r>
              <w:rPr>
                <w:sz w:val="18"/>
                <w:szCs w:val="18"/>
              </w:rPr>
              <w:t xml:space="preserve"> глава администрации  Почтов</w:t>
            </w:r>
            <w:r w:rsidRPr="00DA2019">
              <w:rPr>
                <w:sz w:val="18"/>
                <w:szCs w:val="18"/>
              </w:rPr>
              <w:t xml:space="preserve">ского сельского поселения  (оценка соблюдения порядка начисления, учета и контроля за правильностью исчисления, полнотой и своевременностью </w:t>
            </w:r>
            <w:r>
              <w:rPr>
                <w:sz w:val="18"/>
                <w:szCs w:val="18"/>
              </w:rPr>
              <w:t>отражения фактов финансово-хозяйственной деятельности в регистрах бюджетного учета</w:t>
            </w:r>
            <w:r w:rsidRPr="00DA201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 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spacing w:line="22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spacing w:line="228" w:lineRule="exact"/>
              <w:ind w:left="8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Постоянно</w:t>
            </w:r>
          </w:p>
        </w:tc>
      </w:tr>
      <w:tr w:rsidR="00C27997" w:rsidRPr="003D4923">
        <w:trPr>
          <w:trHeight w:val="924"/>
        </w:trPr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Default="00C27997" w:rsidP="00E90114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Контроль за состоянием расчетов с поставщиками и подрядчиками, подотчетными лицами, сотрудниками по оплате труда, физлицами по договорам ГПХ,  с бюджетом по налогам и взносам, расчетам по доходам</w:t>
            </w:r>
          </w:p>
          <w:p w:rsidR="00C27997" w:rsidRPr="00DA2019" w:rsidRDefault="00C27997" w:rsidP="001E539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C1045B">
            <w:pPr>
              <w:spacing w:line="216" w:lineRule="exact"/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</w:t>
            </w:r>
          </w:p>
          <w:p w:rsidR="00C27997" w:rsidRPr="00DA2019" w:rsidRDefault="00C27997" w:rsidP="00300C97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проверка полноты, достоверности, своевременности расчетов</w:t>
            </w:r>
            <w:r w:rsidRPr="00DA201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27997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C1045B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C1045B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C1045B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C1045B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993"/>
        </w:trPr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E90114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E90114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CE5E93">
            <w:pPr>
              <w:spacing w:line="211" w:lineRule="exact"/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</w:t>
            </w:r>
          </w:p>
          <w:p w:rsidR="00C27997" w:rsidRPr="00DA2019" w:rsidRDefault="00C27997" w:rsidP="00300C97">
            <w:pPr>
              <w:ind w:left="53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(о</w:t>
            </w:r>
            <w:r>
              <w:rPr>
                <w:sz w:val="18"/>
                <w:szCs w:val="18"/>
              </w:rPr>
              <w:t>ценка полноты, достоверности, своевременности оформления расчетов)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 подчиненности</w:t>
            </w:r>
          </w:p>
        </w:tc>
        <w:tc>
          <w:tcPr>
            <w:tcW w:w="2410" w:type="dxa"/>
          </w:tcPr>
          <w:p w:rsidR="00C27997" w:rsidRPr="00DA2019" w:rsidRDefault="00C27997" w:rsidP="00CE5E93">
            <w:pPr>
              <w:spacing w:line="21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CE5E93">
            <w:pPr>
              <w:spacing w:line="22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CE5E93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CE5E93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</w:t>
            </w:r>
          </w:p>
          <w:p w:rsidR="00C27997" w:rsidRPr="00DA2019" w:rsidRDefault="00C27997" w:rsidP="00300C97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Default="00C27997" w:rsidP="00CE5E9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975"/>
        </w:trPr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E90114">
            <w:pPr>
              <w:spacing w:line="219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E90114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Default="00C27997" w:rsidP="00CE5E93">
            <w:pPr>
              <w:ind w:lef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</w:t>
            </w:r>
            <w:r>
              <w:rPr>
                <w:sz w:val="18"/>
                <w:szCs w:val="18"/>
              </w:rPr>
              <w:t xml:space="preserve"> </w:t>
            </w:r>
            <w:r w:rsidRPr="00DA2019">
              <w:rPr>
                <w:sz w:val="18"/>
                <w:szCs w:val="18"/>
              </w:rPr>
              <w:t>(о</w:t>
            </w:r>
            <w:r>
              <w:rPr>
                <w:sz w:val="18"/>
                <w:szCs w:val="18"/>
              </w:rPr>
              <w:t>ценка полноты, достоверности, своевременности оформления расчетов)</w:t>
            </w:r>
          </w:p>
          <w:p w:rsidR="00C27997" w:rsidRDefault="00C27997" w:rsidP="00CE5E93">
            <w:pPr>
              <w:ind w:left="53"/>
              <w:rPr>
                <w:sz w:val="18"/>
                <w:szCs w:val="18"/>
              </w:rPr>
            </w:pPr>
          </w:p>
          <w:p w:rsidR="00C27997" w:rsidRDefault="00C27997" w:rsidP="00CE5E93">
            <w:pPr>
              <w:ind w:left="53"/>
              <w:rPr>
                <w:sz w:val="18"/>
                <w:szCs w:val="18"/>
              </w:rPr>
            </w:pPr>
          </w:p>
          <w:p w:rsidR="00C27997" w:rsidRDefault="00C27997" w:rsidP="00CE5E93">
            <w:pPr>
              <w:ind w:left="53"/>
              <w:rPr>
                <w:sz w:val="18"/>
                <w:szCs w:val="18"/>
              </w:rPr>
            </w:pPr>
          </w:p>
          <w:p w:rsidR="00C27997" w:rsidRDefault="00C27997" w:rsidP="00CE5E93">
            <w:pPr>
              <w:ind w:left="5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 подчиненности</w:t>
            </w:r>
          </w:p>
        </w:tc>
        <w:tc>
          <w:tcPr>
            <w:tcW w:w="2410" w:type="dxa"/>
          </w:tcPr>
          <w:p w:rsidR="00C27997" w:rsidRPr="00DA2019" w:rsidRDefault="00C27997" w:rsidP="00CE5E93">
            <w:pPr>
              <w:spacing w:line="21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CE5E93">
            <w:pPr>
              <w:spacing w:line="229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CE5E93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Default="00C27997" w:rsidP="00CE5E93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  <w:p w:rsidR="00C27997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1120"/>
        </w:trPr>
        <w:tc>
          <w:tcPr>
            <w:tcW w:w="2410" w:type="dxa"/>
            <w:vMerge w:val="restart"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Pr="00DA2019" w:rsidRDefault="00C27997" w:rsidP="00C1045B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проведение оценки</w:t>
            </w:r>
          </w:p>
          <w:p w:rsidR="00C27997" w:rsidRPr="00DA2019" w:rsidRDefault="00C27997" w:rsidP="00C1045B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 xml:space="preserve">имущества и </w:t>
            </w:r>
            <w:r>
              <w:rPr>
                <w:sz w:val="18"/>
                <w:szCs w:val="18"/>
              </w:rPr>
              <w:t>о</w:t>
            </w:r>
            <w:r w:rsidRPr="00DA2019">
              <w:rPr>
                <w:sz w:val="18"/>
                <w:szCs w:val="18"/>
              </w:rPr>
              <w:t>бязательств</w:t>
            </w:r>
            <w:r>
              <w:rPr>
                <w:sz w:val="18"/>
                <w:szCs w:val="18"/>
              </w:rPr>
              <w:t>,</w:t>
            </w:r>
            <w:r w:rsidRPr="006C05A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</w:t>
            </w:r>
            <w:r w:rsidRPr="006C05AA">
              <w:rPr>
                <w:sz w:val="18"/>
                <w:szCs w:val="18"/>
              </w:rPr>
              <w:t>тражение данных</w:t>
            </w:r>
            <w:r>
              <w:rPr>
                <w:sz w:val="18"/>
                <w:szCs w:val="18"/>
              </w:rPr>
              <w:t xml:space="preserve"> и результатов инвентаризации активов и обязательств </w:t>
            </w:r>
            <w:r w:rsidRPr="006C05AA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  <w:r w:rsidRPr="006C05AA">
              <w:rPr>
                <w:sz w:val="18"/>
                <w:szCs w:val="18"/>
              </w:rPr>
              <w:t>бюджетном учете</w:t>
            </w:r>
          </w:p>
        </w:tc>
        <w:tc>
          <w:tcPr>
            <w:tcW w:w="1418" w:type="dxa"/>
            <w:vMerge w:val="restart"/>
          </w:tcPr>
          <w:p w:rsidR="00C27997" w:rsidRPr="00954B83" w:rsidRDefault="00C27997" w:rsidP="00CA0EEE">
            <w:pPr>
              <w:spacing w:line="216" w:lineRule="exact"/>
              <w:rPr>
                <w:sz w:val="18"/>
                <w:szCs w:val="18"/>
              </w:rPr>
            </w:pPr>
            <w:r w:rsidRPr="00954B83"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</w:p>
          <w:p w:rsidR="00C27997" w:rsidRPr="00954B83" w:rsidRDefault="00C27997" w:rsidP="00CA0EE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Default="00C27997" w:rsidP="00C1045B">
            <w:pPr>
              <w:spacing w:line="21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DA2019">
              <w:rPr>
                <w:sz w:val="18"/>
                <w:szCs w:val="18"/>
              </w:rPr>
              <w:t>аз в год, раз в квартал</w:t>
            </w:r>
          </w:p>
        </w:tc>
        <w:tc>
          <w:tcPr>
            <w:tcW w:w="3827" w:type="dxa"/>
          </w:tcPr>
          <w:p w:rsidR="00C27997" w:rsidRPr="00DA2019" w:rsidRDefault="00C27997" w:rsidP="00C1045B">
            <w:pPr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 -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(оценка своевременности, полноты и достоверности отражения в бюджетном</w:t>
            </w:r>
          </w:p>
          <w:p w:rsidR="00C27997" w:rsidRDefault="00C27997" w:rsidP="00C1045B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учете результатов инвентаризаций)</w:t>
            </w:r>
          </w:p>
        </w:tc>
        <w:tc>
          <w:tcPr>
            <w:tcW w:w="1134" w:type="dxa"/>
          </w:tcPr>
          <w:p w:rsidR="00C27997" w:rsidRDefault="00C27997" w:rsidP="00C1045B">
            <w:pPr>
              <w:spacing w:line="216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C1045B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C1045B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C1045B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Default="00C27997" w:rsidP="00C1045B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год, раз в квартал</w:t>
            </w:r>
          </w:p>
        </w:tc>
      </w:tr>
      <w:tr w:rsidR="00C27997" w:rsidRPr="003D4923">
        <w:trPr>
          <w:trHeight w:val="975"/>
        </w:trPr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своевременности, полноты и достоверности отражения в бюджетном учете результатов инвентаризаций)</w:t>
            </w:r>
          </w:p>
        </w:tc>
        <w:tc>
          <w:tcPr>
            <w:tcW w:w="1134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год, раз в квартал</w:t>
            </w:r>
          </w:p>
        </w:tc>
      </w:tr>
      <w:tr w:rsidR="00C27997" w:rsidRPr="003D4923">
        <w:trPr>
          <w:trHeight w:val="923"/>
        </w:trPr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Председатель инвентаризационной комиссии(оценка своевременности, полноты и достоверности отражения в бюджетном учете результатов инвентаризаций)</w:t>
            </w:r>
          </w:p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операций);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(при наличии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ошибок)</w:t>
            </w:r>
          </w:p>
        </w:tc>
        <w:tc>
          <w:tcPr>
            <w:tcW w:w="851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год, раз в квартал</w:t>
            </w:r>
          </w:p>
        </w:tc>
      </w:tr>
      <w:tr w:rsidR="00C27997" w:rsidRPr="003D4923">
        <w:tc>
          <w:tcPr>
            <w:tcW w:w="2410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C1045B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 xml:space="preserve">ского сельского поселения (оценка своевременности, полноты и достоверности отражения в бюджетном учете </w:t>
            </w:r>
            <w:r>
              <w:rPr>
                <w:sz w:val="18"/>
                <w:szCs w:val="18"/>
              </w:rPr>
              <w:t>результатов инвентаризаций</w:t>
            </w:r>
            <w:r w:rsidRPr="00DA201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 год, раз в квартал</w:t>
            </w:r>
          </w:p>
        </w:tc>
      </w:tr>
      <w:tr w:rsidR="00C27997" w:rsidRPr="003D4923">
        <w:trPr>
          <w:trHeight w:val="1311"/>
        </w:trPr>
        <w:tc>
          <w:tcPr>
            <w:tcW w:w="2410" w:type="dxa"/>
            <w:vMerge w:val="restart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11</w:t>
            </w:r>
            <w:r w:rsidRPr="00DA2019">
              <w:rPr>
                <w:w w:val="99"/>
                <w:sz w:val="18"/>
                <w:szCs w:val="18"/>
              </w:rPr>
              <w:t>. Составление и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представление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бюджетной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отчетности </w:t>
            </w:r>
          </w:p>
          <w:p w:rsidR="00C27997" w:rsidRPr="00DA2019" w:rsidRDefault="00C27997" w:rsidP="00DA2019">
            <w:pPr>
              <w:spacing w:line="201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C27997" w:rsidRDefault="00C27997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отражение результатов финансово-хозяйственной деятельности путем формирования годовой, квартальной, месячной отчетности согласно положениям Инструкции о порядке составления и предоставления годовой, квартальной и месячной отчетности, утвержден</w:t>
            </w:r>
            <w:r>
              <w:rPr>
                <w:sz w:val="18"/>
                <w:szCs w:val="18"/>
              </w:rPr>
              <w:t>ной приказом от 28.12.10 № 191н</w:t>
            </w:r>
          </w:p>
          <w:p w:rsidR="00C27997" w:rsidRPr="00DA2019" w:rsidRDefault="00C27997" w:rsidP="001E65A2">
            <w:pPr>
              <w:spacing w:line="201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Default="00C27997" w:rsidP="005C3454">
            <w:pPr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</w:t>
            </w:r>
          </w:p>
          <w:p w:rsidR="00C27997" w:rsidRDefault="00C27997" w:rsidP="005C3454">
            <w:pPr>
              <w:ind w:left="100"/>
              <w:rPr>
                <w:sz w:val="18"/>
                <w:szCs w:val="18"/>
              </w:rPr>
            </w:pPr>
          </w:p>
          <w:p w:rsidR="00C27997" w:rsidRPr="00CE5E93" w:rsidRDefault="00C27997" w:rsidP="00CE5E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месяц</w:t>
            </w:r>
          </w:p>
          <w:p w:rsidR="00C27997" w:rsidRDefault="00C27997" w:rsidP="005C3454">
            <w:pPr>
              <w:spacing w:line="216" w:lineRule="exact"/>
              <w:rPr>
                <w:sz w:val="18"/>
                <w:szCs w:val="18"/>
              </w:rPr>
            </w:pPr>
          </w:p>
          <w:p w:rsidR="00C27997" w:rsidRDefault="00C27997" w:rsidP="005C3454">
            <w:pPr>
              <w:spacing w:line="216" w:lineRule="exact"/>
              <w:rPr>
                <w:sz w:val="18"/>
                <w:szCs w:val="18"/>
              </w:rPr>
            </w:pPr>
          </w:p>
          <w:p w:rsidR="00C27997" w:rsidRPr="00DA2019" w:rsidRDefault="00C27997" w:rsidP="005C3454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своевременности, полноты и достоверности отражения в бюджетной отчетности результатов финансово-хозяйственной деятельности)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Раз в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1556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5C3454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5C3454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(оценка своевременности, полноты и достоверности отражения в бюджетной отчетности результатов финансово-хозяйственной деятельности)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416849">
            <w:pPr>
              <w:rPr>
                <w:w w:val="99"/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spacing w:line="22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Раз в</w:t>
            </w:r>
          </w:p>
          <w:p w:rsidR="00C27997" w:rsidRPr="00DA2019" w:rsidRDefault="00C27997" w:rsidP="00416849">
            <w:pPr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810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Default="00C27997" w:rsidP="00FB60CF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Ведущий специалист</w:t>
            </w:r>
            <w:r>
              <w:rPr>
                <w:sz w:val="18"/>
                <w:szCs w:val="18"/>
              </w:rPr>
              <w:t xml:space="preserve">  бухгалтер МКУ «ЦБ Почтовского сельского поселения»</w:t>
            </w:r>
          </w:p>
        </w:tc>
        <w:tc>
          <w:tcPr>
            <w:tcW w:w="1134" w:type="dxa"/>
            <w:vMerge w:val="restart"/>
          </w:tcPr>
          <w:p w:rsidR="00C27997" w:rsidRPr="00DA2019" w:rsidRDefault="00C27997" w:rsidP="00E3718C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Раз в</w:t>
            </w:r>
          </w:p>
          <w:p w:rsidR="00C27997" w:rsidRDefault="00C27997" w:rsidP="00E3718C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месяц</w:t>
            </w:r>
          </w:p>
        </w:tc>
        <w:tc>
          <w:tcPr>
            <w:tcW w:w="3827" w:type="dxa"/>
          </w:tcPr>
          <w:p w:rsidR="00C27997" w:rsidRPr="00DA2019" w:rsidRDefault="00C27997" w:rsidP="00E3718C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(оценка своевременности, полноты и достоверности отражения в бюджетной</w:t>
            </w:r>
          </w:p>
          <w:p w:rsidR="00C27997" w:rsidRPr="00DA2019" w:rsidRDefault="00C27997" w:rsidP="00E3718C">
            <w:pPr>
              <w:spacing w:line="211" w:lineRule="exact"/>
              <w:ind w:left="8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отчетности результатов финансово-хозяйственной деятельности)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Самоконтроль</w:t>
            </w:r>
          </w:p>
        </w:tc>
        <w:tc>
          <w:tcPr>
            <w:tcW w:w="2410" w:type="dxa"/>
          </w:tcPr>
          <w:p w:rsidR="00C27997" w:rsidRPr="00DA2019" w:rsidRDefault="00C27997" w:rsidP="00E3718C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E3718C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E3718C">
            <w:pPr>
              <w:spacing w:line="21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E3718C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Раз в</w:t>
            </w:r>
          </w:p>
          <w:p w:rsidR="00C27997" w:rsidRPr="00DA2019" w:rsidRDefault="00C27997" w:rsidP="00E3718C">
            <w:pPr>
              <w:spacing w:line="219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1305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w w:val="99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Default="00C27997" w:rsidP="005C3454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Default="00C27997" w:rsidP="00E3718C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своевременности, полноты и достоверности отражения в бюджетной отчетности результатов финансово-хозяйственной деятельности)</w:t>
            </w:r>
          </w:p>
        </w:tc>
        <w:tc>
          <w:tcPr>
            <w:tcW w:w="1134" w:type="dxa"/>
          </w:tcPr>
          <w:p w:rsidR="00C27997" w:rsidRPr="00DA2019" w:rsidRDefault="00C27997" w:rsidP="00E3718C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E3718C">
            <w:pPr>
              <w:spacing w:line="219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E3718C">
            <w:pPr>
              <w:spacing w:line="21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E3718C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E3718C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E3718C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Раз в</w:t>
            </w:r>
          </w:p>
          <w:p w:rsidR="00C27997" w:rsidRPr="00DA2019" w:rsidRDefault="00C27997" w:rsidP="00E3718C">
            <w:pPr>
              <w:spacing w:line="219" w:lineRule="exact"/>
              <w:rPr>
                <w:w w:val="99"/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1455"/>
        </w:trPr>
        <w:tc>
          <w:tcPr>
            <w:tcW w:w="2410" w:type="dxa"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27997" w:rsidRPr="00DA2019" w:rsidRDefault="00C27997" w:rsidP="00BA3F9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2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(оценка своевременности, полноты и достоверности отражения в бюджетной отчетности результатов финансово-хозяйственной деятельности)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 </w:t>
            </w:r>
            <w:r w:rsidRPr="00DA2019">
              <w:rPr>
                <w:sz w:val="18"/>
                <w:szCs w:val="18"/>
              </w:rPr>
              <w:t>по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 оформления документов,</w:t>
            </w:r>
          </w:p>
          <w:p w:rsidR="00C27997" w:rsidRPr="00DA2019" w:rsidRDefault="00C27997" w:rsidP="00DA2019">
            <w:pPr>
              <w:spacing w:line="228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416849">
            <w:pPr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 xml:space="preserve">Раз в </w:t>
            </w:r>
            <w:r w:rsidRPr="00DA2019">
              <w:rPr>
                <w:w w:val="99"/>
                <w:sz w:val="18"/>
                <w:szCs w:val="18"/>
              </w:rPr>
              <w:t>месяц</w:t>
            </w:r>
          </w:p>
        </w:tc>
      </w:tr>
      <w:tr w:rsidR="00C27997" w:rsidRPr="003D4923">
        <w:trPr>
          <w:trHeight w:val="549"/>
        </w:trPr>
        <w:tc>
          <w:tcPr>
            <w:tcW w:w="2410" w:type="dxa"/>
            <w:vMerge w:val="restart"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 w:rsidRPr="00DA2019">
              <w:rPr>
                <w:sz w:val="18"/>
                <w:szCs w:val="18"/>
              </w:rPr>
              <w:t>Исполнение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судебных актов по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искам к администрации Почтов</w:t>
            </w:r>
            <w:r w:rsidRPr="00DA2019">
              <w:rPr>
                <w:w w:val="99"/>
                <w:sz w:val="18"/>
                <w:szCs w:val="18"/>
              </w:rPr>
              <w:t>ского сельского поселения</w:t>
            </w:r>
            <w:r w:rsidRPr="00DA2019">
              <w:rPr>
                <w:sz w:val="18"/>
                <w:szCs w:val="18"/>
              </w:rPr>
              <w:t>, а также судебных актов,</w:t>
            </w:r>
          </w:p>
          <w:p w:rsidR="00C27997" w:rsidRPr="00DA2019" w:rsidRDefault="00C27997" w:rsidP="00DA2019">
            <w:pPr>
              <w:spacing w:line="22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предусматривающих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обращение взыскания</w:t>
            </w:r>
          </w:p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на средства бюджета</w:t>
            </w:r>
          </w:p>
          <w:p w:rsidR="00C27997" w:rsidRPr="00DA2019" w:rsidRDefault="00C27997" w:rsidP="00DA2019">
            <w:pPr>
              <w:spacing w:line="219" w:lineRule="exact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Почтов</w:t>
            </w:r>
            <w:r w:rsidRPr="00DA2019">
              <w:rPr>
                <w:sz w:val="18"/>
                <w:szCs w:val="18"/>
              </w:rPr>
              <w:t xml:space="preserve">ского сельского поселения 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денежным</w:t>
            </w:r>
          </w:p>
          <w:p w:rsidR="00C27997" w:rsidRPr="00DA2019" w:rsidRDefault="00C27997" w:rsidP="00DA2019">
            <w:pPr>
              <w:spacing w:line="228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обязательствам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муниципальных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казенных</w:t>
            </w:r>
          </w:p>
          <w:p w:rsidR="00C27997" w:rsidRPr="00CE5E93" w:rsidRDefault="00C27997" w:rsidP="001177A9">
            <w:pPr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учреждений</w:t>
            </w:r>
          </w:p>
        </w:tc>
        <w:tc>
          <w:tcPr>
            <w:tcW w:w="2693" w:type="dxa"/>
            <w:vMerge w:val="restart"/>
          </w:tcPr>
          <w:p w:rsidR="00C27997" w:rsidRPr="00DA2019" w:rsidRDefault="00C27997" w:rsidP="00E3718C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организация исполнения судебных актов в течение трех месяцев со дня</w:t>
            </w:r>
          </w:p>
          <w:p w:rsidR="00C27997" w:rsidRPr="00DA2019" w:rsidRDefault="00C27997" w:rsidP="00E3718C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поступления исполнительных документов на исполнение (ведение учета и осуществление хранения исполнительных</w:t>
            </w:r>
          </w:p>
          <w:p w:rsidR="00C27997" w:rsidRPr="00DA2019" w:rsidRDefault="00C27997" w:rsidP="00E3718C">
            <w:pPr>
              <w:spacing w:line="219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документов и иных документов,</w:t>
            </w:r>
          </w:p>
          <w:p w:rsidR="00C27997" w:rsidRDefault="00C27997" w:rsidP="00E3718C">
            <w:pPr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связанных с их исполнением</w:t>
            </w:r>
          </w:p>
          <w:p w:rsidR="00C27997" w:rsidRPr="00E90114" w:rsidRDefault="00C27997" w:rsidP="00E90114">
            <w:pPr>
              <w:rPr>
                <w:sz w:val="18"/>
                <w:szCs w:val="18"/>
              </w:rPr>
            </w:pPr>
          </w:p>
          <w:p w:rsidR="00C27997" w:rsidRPr="00E90114" w:rsidRDefault="00C27997" w:rsidP="00E90114">
            <w:pPr>
              <w:ind w:firstLine="708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Default="00C27997" w:rsidP="00CA0EEE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Ведущий специалист</w:t>
            </w:r>
            <w:r>
              <w:rPr>
                <w:sz w:val="18"/>
                <w:szCs w:val="18"/>
              </w:rPr>
              <w:t xml:space="preserve">  бухгалтер МКУ «ЦБ Почтовского сельского поселения»</w:t>
            </w: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необход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имости</w:t>
            </w: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6" w:lineRule="exact"/>
              <w:ind w:left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– бухгалтер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(оценка полноты и достоверности оснований, своевременности исполнения)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</w:t>
            </w:r>
            <w:r w:rsidRPr="00DA2019">
              <w:rPr>
                <w:sz w:val="18"/>
                <w:szCs w:val="18"/>
              </w:rPr>
              <w:t>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755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211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полноты и достоверности оснований, своевременности исполнения)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Контроль по</w:t>
            </w:r>
          </w:p>
          <w:p w:rsidR="00C27997" w:rsidRPr="00DA2019" w:rsidRDefault="00C27997" w:rsidP="00336305">
            <w:pPr>
              <w:rPr>
                <w:sz w:val="18"/>
                <w:szCs w:val="18"/>
              </w:rPr>
            </w:pPr>
            <w:r w:rsidRPr="00DA2019">
              <w:rPr>
                <w:w w:val="98"/>
                <w:sz w:val="18"/>
                <w:szCs w:val="18"/>
              </w:rPr>
              <w:t>подчиненнос</w:t>
            </w:r>
            <w:r w:rsidRPr="00DA2019">
              <w:rPr>
                <w:w w:val="92"/>
                <w:sz w:val="18"/>
                <w:szCs w:val="18"/>
              </w:rPr>
              <w:t>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183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336305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</w:t>
            </w:r>
          </w:p>
          <w:p w:rsidR="00C27997" w:rsidRPr="00DA2019" w:rsidRDefault="00C27997" w:rsidP="00336305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1732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216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216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1177A9">
            <w:pPr>
              <w:spacing w:line="212" w:lineRule="exact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</w:t>
            </w:r>
            <w:r>
              <w:rPr>
                <w:sz w:val="18"/>
                <w:szCs w:val="18"/>
              </w:rPr>
              <w:t xml:space="preserve"> –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(оценка полноты и достоверности оснований, своевременности исполнения)</w:t>
            </w:r>
          </w:p>
          <w:p w:rsidR="00C27997" w:rsidRPr="00DA2019" w:rsidRDefault="00C27997" w:rsidP="00DA2019">
            <w:pPr>
              <w:spacing w:line="212" w:lineRule="exact"/>
              <w:ind w:left="8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  <w:p w:rsidR="00C27997" w:rsidRPr="00E90114" w:rsidRDefault="00C27997" w:rsidP="00E9011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212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Default="00C27997" w:rsidP="00DA2019">
            <w:pPr>
              <w:spacing w:line="228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  <w:p w:rsidR="00C27997" w:rsidRPr="00CE5E93" w:rsidRDefault="00C27997" w:rsidP="00CE5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</w:t>
            </w:r>
          </w:p>
          <w:p w:rsidR="00C27997" w:rsidRDefault="00C27997" w:rsidP="00416849">
            <w:pPr>
              <w:rPr>
                <w:w w:val="99"/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  <w:p w:rsidR="00C27997" w:rsidRPr="00CE5E93" w:rsidRDefault="00C27997" w:rsidP="00CE5E93">
            <w:pPr>
              <w:rPr>
                <w:sz w:val="18"/>
                <w:szCs w:val="18"/>
              </w:rPr>
            </w:pPr>
          </w:p>
        </w:tc>
      </w:tr>
      <w:tr w:rsidR="00C27997" w:rsidRPr="003D4923">
        <w:trPr>
          <w:trHeight w:val="1484"/>
        </w:trPr>
        <w:tc>
          <w:tcPr>
            <w:tcW w:w="2410" w:type="dxa"/>
            <w:vMerge w:val="restart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E90114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DA2019">
              <w:rPr>
                <w:sz w:val="18"/>
                <w:szCs w:val="18"/>
              </w:rPr>
              <w:t xml:space="preserve">.Обеспечение соблюдения получателями межбюджетных </w:t>
            </w:r>
            <w:r>
              <w:rPr>
                <w:sz w:val="18"/>
                <w:szCs w:val="18"/>
              </w:rPr>
              <w:t>трансфертов из бюджета Почтов</w:t>
            </w:r>
            <w:r w:rsidRPr="00DA2019">
              <w:rPr>
                <w:sz w:val="18"/>
                <w:szCs w:val="18"/>
              </w:rPr>
              <w:t>ского сельского поселения условий, целей и порядка, установленных при их предоставлении</w:t>
            </w:r>
          </w:p>
        </w:tc>
        <w:tc>
          <w:tcPr>
            <w:tcW w:w="2693" w:type="dxa"/>
            <w:vMerge w:val="restart"/>
          </w:tcPr>
          <w:p w:rsidR="00C27997" w:rsidRPr="00DA2019" w:rsidRDefault="00C27997" w:rsidP="00D75A8D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сбор и анализ информации о соблюдении условий предоста</w:t>
            </w:r>
            <w:r>
              <w:rPr>
                <w:sz w:val="18"/>
                <w:szCs w:val="18"/>
              </w:rPr>
              <w:t xml:space="preserve">вления межбюджетных трансфертов, </w:t>
            </w:r>
            <w:r w:rsidRPr="00DA2019">
              <w:rPr>
                <w:sz w:val="18"/>
                <w:szCs w:val="18"/>
              </w:rPr>
              <w:t>рез</w:t>
            </w:r>
            <w:r>
              <w:rPr>
                <w:sz w:val="18"/>
                <w:szCs w:val="18"/>
              </w:rPr>
              <w:t>ультативности их использования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D75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необходимости</w:t>
            </w:r>
          </w:p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МКУ «ЦБ Почтовского сельского поселения»</w:t>
            </w:r>
            <w:r w:rsidRPr="00DA2019">
              <w:rPr>
                <w:sz w:val="18"/>
                <w:szCs w:val="18"/>
              </w:rPr>
              <w:t xml:space="preserve">  (оценка полноты и достоверности оснований, соответствие реквизитов, соответствие суммы заявки объему выделенного межбюджетного трансферта, оценка своевременности исполнения)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Самоконтрол</w:t>
            </w:r>
            <w:r w:rsidRPr="00DA2019">
              <w:rPr>
                <w:sz w:val="18"/>
                <w:szCs w:val="18"/>
              </w:rPr>
              <w:t>ь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183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Сплошной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</w:tc>
      </w:tr>
      <w:tr w:rsidR="00C27997" w:rsidRPr="003D4923">
        <w:trPr>
          <w:trHeight w:val="1484"/>
        </w:trPr>
        <w:tc>
          <w:tcPr>
            <w:tcW w:w="2410" w:type="dxa"/>
            <w:vMerge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Председатель Ароматненского сельского совета – глава администрации Ароматненского сельского поселения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 Почтов</w:t>
            </w:r>
            <w:r w:rsidRPr="00DA2019">
              <w:rPr>
                <w:sz w:val="18"/>
                <w:szCs w:val="18"/>
              </w:rPr>
              <w:t>ского сельского совета –</w:t>
            </w:r>
            <w:r>
              <w:rPr>
                <w:sz w:val="18"/>
                <w:szCs w:val="18"/>
              </w:rPr>
              <w:t xml:space="preserve"> глава администрации  Почтов</w:t>
            </w:r>
            <w:r w:rsidRPr="00DA2019">
              <w:rPr>
                <w:sz w:val="18"/>
                <w:szCs w:val="18"/>
              </w:rPr>
              <w:t>ского сельского поселения (оценка полноты и достоверности оснований, соответствие реквизитов, соответствие суммы заявки объему выделенного межбюджетного трансферта, оценка своевременности исполнения)</w:t>
            </w:r>
          </w:p>
        </w:tc>
        <w:tc>
          <w:tcPr>
            <w:tcW w:w="1134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212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Контроль по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подчиненности</w:t>
            </w:r>
          </w:p>
        </w:tc>
        <w:tc>
          <w:tcPr>
            <w:tcW w:w="2410" w:type="dxa"/>
          </w:tcPr>
          <w:p w:rsidR="00C27997" w:rsidRPr="00DA2019" w:rsidRDefault="00C27997" w:rsidP="00DA2019">
            <w:pPr>
              <w:spacing w:line="1" w:lineRule="exact"/>
              <w:rPr>
                <w:sz w:val="18"/>
                <w:szCs w:val="18"/>
              </w:rPr>
            </w:pPr>
          </w:p>
          <w:p w:rsidR="00C27997" w:rsidRPr="00DA2019" w:rsidRDefault="00C27997" w:rsidP="00DA2019">
            <w:pPr>
              <w:spacing w:line="212" w:lineRule="exact"/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Выборочный (проверка</w:t>
            </w:r>
          </w:p>
          <w:p w:rsidR="00C27997" w:rsidRPr="00DA2019" w:rsidRDefault="00C27997" w:rsidP="00DA2019">
            <w:pPr>
              <w:ind w:left="100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оформления документов,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авторизация операций)</w:t>
            </w:r>
          </w:p>
        </w:tc>
        <w:tc>
          <w:tcPr>
            <w:tcW w:w="851" w:type="dxa"/>
          </w:tcPr>
          <w:p w:rsidR="00C27997" w:rsidRPr="00DA2019" w:rsidRDefault="00C27997" w:rsidP="00DA2019">
            <w:pPr>
              <w:spacing w:line="183" w:lineRule="exact"/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По мере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w w:val="99"/>
                <w:sz w:val="18"/>
                <w:szCs w:val="18"/>
              </w:rPr>
              <w:t>необходи</w:t>
            </w:r>
          </w:p>
          <w:p w:rsidR="00C27997" w:rsidRPr="00DA2019" w:rsidRDefault="00C27997" w:rsidP="00416849">
            <w:pPr>
              <w:rPr>
                <w:sz w:val="18"/>
                <w:szCs w:val="18"/>
              </w:rPr>
            </w:pPr>
            <w:r w:rsidRPr="00DA2019">
              <w:rPr>
                <w:sz w:val="18"/>
                <w:szCs w:val="18"/>
              </w:rPr>
              <w:t>мости</w:t>
            </w:r>
          </w:p>
        </w:tc>
      </w:tr>
    </w:tbl>
    <w:p w:rsidR="00C27997" w:rsidRDefault="00C27997"/>
    <w:p w:rsidR="00C27997" w:rsidRDefault="00C27997"/>
    <w:p w:rsidR="00C27997" w:rsidRDefault="00C27997"/>
    <w:p w:rsidR="00C27997" w:rsidRDefault="00C27997"/>
    <w:p w:rsidR="00C27997" w:rsidRDefault="00C27997"/>
    <w:p w:rsidR="00C27997" w:rsidRDefault="00C27997"/>
    <w:p w:rsidR="00C27997" w:rsidRDefault="00C27997"/>
    <w:p w:rsidR="00C27997" w:rsidRDefault="00C27997"/>
    <w:sectPr w:rsidR="00C27997" w:rsidSect="00F22C4B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57E"/>
    <w:rsid w:val="0005289B"/>
    <w:rsid w:val="000712D0"/>
    <w:rsid w:val="000A3451"/>
    <w:rsid w:val="000C767E"/>
    <w:rsid w:val="000E19BE"/>
    <w:rsid w:val="001177A9"/>
    <w:rsid w:val="00126EBF"/>
    <w:rsid w:val="00150127"/>
    <w:rsid w:val="00154A9B"/>
    <w:rsid w:val="001642EF"/>
    <w:rsid w:val="001D5DB5"/>
    <w:rsid w:val="001E4C2B"/>
    <w:rsid w:val="001E539C"/>
    <w:rsid w:val="001E65A2"/>
    <w:rsid w:val="0024384D"/>
    <w:rsid w:val="00266C0F"/>
    <w:rsid w:val="002A121A"/>
    <w:rsid w:val="002D1242"/>
    <w:rsid w:val="002F70D7"/>
    <w:rsid w:val="00300C97"/>
    <w:rsid w:val="00336305"/>
    <w:rsid w:val="00367E7E"/>
    <w:rsid w:val="003D4923"/>
    <w:rsid w:val="00416849"/>
    <w:rsid w:val="004222B5"/>
    <w:rsid w:val="00424DD2"/>
    <w:rsid w:val="00430A4A"/>
    <w:rsid w:val="00432453"/>
    <w:rsid w:val="0045450D"/>
    <w:rsid w:val="0045760D"/>
    <w:rsid w:val="00461E8B"/>
    <w:rsid w:val="0047357E"/>
    <w:rsid w:val="004B3332"/>
    <w:rsid w:val="004C3398"/>
    <w:rsid w:val="005053F0"/>
    <w:rsid w:val="005147C4"/>
    <w:rsid w:val="005236C4"/>
    <w:rsid w:val="00553D86"/>
    <w:rsid w:val="005C3454"/>
    <w:rsid w:val="00663A76"/>
    <w:rsid w:val="006A45EB"/>
    <w:rsid w:val="006C05AA"/>
    <w:rsid w:val="006C5A7A"/>
    <w:rsid w:val="006F00F9"/>
    <w:rsid w:val="00730F02"/>
    <w:rsid w:val="0073431C"/>
    <w:rsid w:val="007353ED"/>
    <w:rsid w:val="007412D5"/>
    <w:rsid w:val="00742421"/>
    <w:rsid w:val="007839FC"/>
    <w:rsid w:val="007D2D15"/>
    <w:rsid w:val="007E1168"/>
    <w:rsid w:val="007E5213"/>
    <w:rsid w:val="007F0BED"/>
    <w:rsid w:val="008D3AFC"/>
    <w:rsid w:val="008E37AC"/>
    <w:rsid w:val="008F4170"/>
    <w:rsid w:val="0090352D"/>
    <w:rsid w:val="00945D55"/>
    <w:rsid w:val="00954B83"/>
    <w:rsid w:val="00990595"/>
    <w:rsid w:val="00A10220"/>
    <w:rsid w:val="00A1484C"/>
    <w:rsid w:val="00A1720B"/>
    <w:rsid w:val="00A23ADB"/>
    <w:rsid w:val="00A44662"/>
    <w:rsid w:val="00A70174"/>
    <w:rsid w:val="00AF7341"/>
    <w:rsid w:val="00BA3F9F"/>
    <w:rsid w:val="00BB7FC7"/>
    <w:rsid w:val="00C1045B"/>
    <w:rsid w:val="00C27997"/>
    <w:rsid w:val="00C30C28"/>
    <w:rsid w:val="00C32E3B"/>
    <w:rsid w:val="00C41924"/>
    <w:rsid w:val="00C75F98"/>
    <w:rsid w:val="00C93F14"/>
    <w:rsid w:val="00CA0EEE"/>
    <w:rsid w:val="00CB281D"/>
    <w:rsid w:val="00CE5E93"/>
    <w:rsid w:val="00CE6C2D"/>
    <w:rsid w:val="00CE7323"/>
    <w:rsid w:val="00D361C0"/>
    <w:rsid w:val="00D65A1E"/>
    <w:rsid w:val="00D66AC6"/>
    <w:rsid w:val="00D75A8D"/>
    <w:rsid w:val="00D954F0"/>
    <w:rsid w:val="00DA2019"/>
    <w:rsid w:val="00DC76AC"/>
    <w:rsid w:val="00DD3621"/>
    <w:rsid w:val="00DE0CE7"/>
    <w:rsid w:val="00E17ED4"/>
    <w:rsid w:val="00E24148"/>
    <w:rsid w:val="00E33A4F"/>
    <w:rsid w:val="00E3718C"/>
    <w:rsid w:val="00E90114"/>
    <w:rsid w:val="00EA244E"/>
    <w:rsid w:val="00ED5360"/>
    <w:rsid w:val="00EF654B"/>
    <w:rsid w:val="00F16996"/>
    <w:rsid w:val="00F22C4B"/>
    <w:rsid w:val="00F24943"/>
    <w:rsid w:val="00F37061"/>
    <w:rsid w:val="00F461E6"/>
    <w:rsid w:val="00F5150E"/>
    <w:rsid w:val="00F53084"/>
    <w:rsid w:val="00F9188A"/>
    <w:rsid w:val="00FA134C"/>
    <w:rsid w:val="00FB60CF"/>
    <w:rsid w:val="00FE14D0"/>
    <w:rsid w:val="00FE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57E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7E7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D492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343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800200.0/" TargetMode="External"/><Relationship Id="rId4" Type="http://schemas.openxmlformats.org/officeDocument/2006/relationships/hyperlink" Target="garantf1://10800200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7</Pages>
  <Words>3336</Words>
  <Characters>19018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poshtove</cp:lastModifiedBy>
  <cp:revision>11</cp:revision>
  <cp:lastPrinted>2018-04-25T12:42:00Z</cp:lastPrinted>
  <dcterms:created xsi:type="dcterms:W3CDTF">2018-11-09T08:37:00Z</dcterms:created>
  <dcterms:modified xsi:type="dcterms:W3CDTF">2019-02-05T05:47:00Z</dcterms:modified>
</cp:coreProperties>
</file>